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E8" w:rsidRPr="005E4551" w:rsidRDefault="008C06E8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>2:2330,13:08:0102001:8640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8C06E8" w:rsidRPr="00BA2BC7" w:rsidTr="006146B2">
        <w:trPr>
          <w:trHeight w:val="333"/>
        </w:trPr>
        <w:tc>
          <w:tcPr>
            <w:tcW w:w="9923" w:type="dxa"/>
            <w:gridSpan w:val="2"/>
          </w:tcPr>
          <w:p w:rsidR="008C06E8" w:rsidRPr="00BA2BC7" w:rsidRDefault="008C06E8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8C06E8" w:rsidRPr="00BA2BC7" w:rsidTr="006146B2"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8C06E8" w:rsidRPr="00BA2BC7" w:rsidRDefault="008C06E8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8C06E8" w:rsidRPr="00BA2BC7" w:rsidTr="006146B2"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8C06E8" w:rsidRPr="00BA2BC7" w:rsidRDefault="008C06E8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8C06E8" w:rsidRPr="00BA2BC7" w:rsidRDefault="008C06E8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8C06E8" w:rsidRPr="00BA2BC7" w:rsidTr="006146B2"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8C06E8" w:rsidRPr="00BA2BC7" w:rsidRDefault="008C06E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8C06E8" w:rsidRPr="00BA2BC7" w:rsidTr="006146B2"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8C06E8" w:rsidRPr="00BA2BC7" w:rsidRDefault="008C06E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8C06E8" w:rsidRPr="00BA2BC7" w:rsidTr="006146B2"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8C06E8" w:rsidRPr="00BA2BC7" w:rsidRDefault="008C06E8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8C06E8" w:rsidRPr="00BA2BC7" w:rsidTr="006146B2"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8C06E8" w:rsidRPr="00FA4697" w:rsidRDefault="008C06E8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8C06E8" w:rsidRPr="00BA2BC7" w:rsidTr="006146B2">
        <w:trPr>
          <w:trHeight w:val="189"/>
        </w:trPr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8C06E8" w:rsidRPr="00BA2BC7" w:rsidRDefault="008C06E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8C06E8" w:rsidRPr="00BA2BC7" w:rsidTr="006146B2">
        <w:tc>
          <w:tcPr>
            <w:tcW w:w="3310" w:type="dxa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8C06E8" w:rsidRPr="00BA2BC7" w:rsidRDefault="008C06E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8C06E8" w:rsidRPr="00BA2BC7" w:rsidTr="006146B2">
        <w:tc>
          <w:tcPr>
            <w:tcW w:w="9923" w:type="dxa"/>
            <w:gridSpan w:val="2"/>
          </w:tcPr>
          <w:p w:rsidR="008C06E8" w:rsidRPr="00BA2BC7" w:rsidRDefault="008C06E8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8C06E8" w:rsidRPr="00BA2BC7" w:rsidTr="006146B2">
        <w:trPr>
          <w:trHeight w:val="257"/>
        </w:trPr>
        <w:tc>
          <w:tcPr>
            <w:tcW w:w="9923" w:type="dxa"/>
            <w:gridSpan w:val="2"/>
          </w:tcPr>
          <w:p w:rsidR="008C06E8" w:rsidRDefault="008C06E8" w:rsidP="00BA2BC7">
            <w:pPr>
              <w:jc w:val="both"/>
              <w:rPr>
                <w:bCs/>
                <w:sz w:val="24"/>
                <w:szCs w:val="24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43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Мелиоративная,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13:08:0102002:2330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размещения индивидуального гаража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8C06E8" w:rsidRPr="005005E2" w:rsidRDefault="008C06E8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155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Лермонтова, 20в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13:08:0102001:8640 с разрешенным использованием : для индивидуального огородничества.</w:t>
            </w:r>
          </w:p>
        </w:tc>
      </w:tr>
      <w:tr w:rsidR="008C06E8" w:rsidRPr="00BA2BC7" w:rsidTr="006146B2">
        <w:trPr>
          <w:trHeight w:val="257"/>
        </w:trPr>
        <w:tc>
          <w:tcPr>
            <w:tcW w:w="9923" w:type="dxa"/>
            <w:gridSpan w:val="2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8C06E8" w:rsidRPr="00BA2BC7" w:rsidRDefault="008C06E8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8C06E8" w:rsidRDefault="008C06E8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17656,66 (Семнадцать тысяч шестьсот пятьдесят шесть ) рублей  66 коп.</w:t>
            </w:r>
          </w:p>
          <w:p w:rsidR="008C06E8" w:rsidRPr="00BA2BC7" w:rsidRDefault="008C06E8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  2971,35(Две тысячи девятьсот семьдесят один) рубль 35 коп.</w:t>
            </w:r>
          </w:p>
        </w:tc>
      </w:tr>
      <w:tr w:rsidR="008C06E8" w:rsidRPr="00BA2BC7" w:rsidTr="006146B2">
        <w:trPr>
          <w:trHeight w:val="257"/>
        </w:trPr>
        <w:tc>
          <w:tcPr>
            <w:tcW w:w="9923" w:type="dxa"/>
            <w:gridSpan w:val="2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8C06E8" w:rsidRPr="00BA2BC7" w:rsidRDefault="008C06E8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04.06.2018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04.07.2018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8C06E8" w:rsidRPr="00BA2BC7" w:rsidTr="006146B2">
        <w:trPr>
          <w:trHeight w:val="257"/>
        </w:trPr>
        <w:tc>
          <w:tcPr>
            <w:tcW w:w="9923" w:type="dxa"/>
            <w:gridSpan w:val="2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04.06.2018г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8C06E8" w:rsidRPr="00BA2BC7" w:rsidRDefault="008C06E8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04.07.2018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8C06E8" w:rsidRPr="00BA2BC7" w:rsidTr="006146B2">
        <w:trPr>
          <w:trHeight w:val="257"/>
        </w:trPr>
        <w:tc>
          <w:tcPr>
            <w:tcW w:w="9923" w:type="dxa"/>
            <w:gridSpan w:val="2"/>
          </w:tcPr>
          <w:p w:rsidR="008C06E8" w:rsidRPr="00BA2BC7" w:rsidRDefault="008C06E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05.07.2018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8C06E8" w:rsidRPr="00BA2BC7" w:rsidRDefault="008C06E8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10.07.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8C06E8" w:rsidRPr="00BA2BC7" w:rsidTr="006146B2">
        <w:trPr>
          <w:trHeight w:val="257"/>
        </w:trPr>
        <w:tc>
          <w:tcPr>
            <w:tcW w:w="9923" w:type="dxa"/>
            <w:gridSpan w:val="2"/>
          </w:tcPr>
          <w:p w:rsidR="008C06E8" w:rsidRPr="00BA2BC7" w:rsidRDefault="008C06E8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8C06E8" w:rsidRPr="00BA2BC7" w:rsidRDefault="008C06E8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8C06E8" w:rsidRPr="00BA2BC7" w:rsidRDefault="008C06E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8C06E8" w:rsidRPr="00997281" w:rsidRDefault="008C06E8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8C06E8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C3E8A"/>
    <w:rsid w:val="000D51FD"/>
    <w:rsid w:val="000E21C6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57B3"/>
    <w:rsid w:val="00166E02"/>
    <w:rsid w:val="001708E5"/>
    <w:rsid w:val="00180D08"/>
    <w:rsid w:val="001914F4"/>
    <w:rsid w:val="001946BA"/>
    <w:rsid w:val="001A128A"/>
    <w:rsid w:val="001B32C2"/>
    <w:rsid w:val="001C39E2"/>
    <w:rsid w:val="001E623E"/>
    <w:rsid w:val="001E7977"/>
    <w:rsid w:val="001F6ABA"/>
    <w:rsid w:val="001F7CA9"/>
    <w:rsid w:val="00200B1D"/>
    <w:rsid w:val="00217665"/>
    <w:rsid w:val="00237C35"/>
    <w:rsid w:val="002464F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521EB"/>
    <w:rsid w:val="003633A1"/>
    <w:rsid w:val="003654D5"/>
    <w:rsid w:val="00365A30"/>
    <w:rsid w:val="003816FD"/>
    <w:rsid w:val="00381773"/>
    <w:rsid w:val="00385545"/>
    <w:rsid w:val="003A2537"/>
    <w:rsid w:val="003D0D82"/>
    <w:rsid w:val="003E3EBA"/>
    <w:rsid w:val="003E780A"/>
    <w:rsid w:val="00401438"/>
    <w:rsid w:val="004037B5"/>
    <w:rsid w:val="00403D0D"/>
    <w:rsid w:val="00412428"/>
    <w:rsid w:val="0043148F"/>
    <w:rsid w:val="004844F6"/>
    <w:rsid w:val="004B7DD9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06E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AF7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2BD7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34B4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939AB"/>
    <w:rsid w:val="00FA1B77"/>
    <w:rsid w:val="00FA4697"/>
    <w:rsid w:val="00FB6534"/>
    <w:rsid w:val="00FC132E"/>
    <w:rsid w:val="00FC6207"/>
    <w:rsid w:val="00FC7E14"/>
    <w:rsid w:val="00FD2600"/>
    <w:rsid w:val="00FD26E3"/>
    <w:rsid w:val="00FE7762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795</Words>
  <Characters>4534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7</cp:revision>
  <cp:lastPrinted>2018-05-29T06:51:00Z</cp:lastPrinted>
  <dcterms:created xsi:type="dcterms:W3CDTF">2018-02-09T12:19:00Z</dcterms:created>
  <dcterms:modified xsi:type="dcterms:W3CDTF">2018-05-29T09:31:00Z</dcterms:modified>
</cp:coreProperties>
</file>